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B" w:rsidRDefault="00BF2EAB" w:rsidP="00712B0B">
      <w:pPr>
        <w:ind w:firstLine="709"/>
        <w:jc w:val="center"/>
        <w:rPr>
          <w:rFonts w:cs="Tahoma"/>
          <w:noProof/>
          <w:kern w:val="3"/>
        </w:rPr>
      </w:pPr>
      <w:r w:rsidRPr="00D14403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BF2EAB" w:rsidRDefault="00BF2EAB" w:rsidP="00672E95">
      <w:pPr>
        <w:ind w:firstLine="709"/>
        <w:jc w:val="both"/>
      </w:pPr>
    </w:p>
    <w:p w:rsidR="00BF2EAB" w:rsidRDefault="00BF2EAB" w:rsidP="00DC7F18">
      <w:pPr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  <w:r w:rsidRPr="00E1450F">
        <w:rPr>
          <w:b/>
          <w:sz w:val="32"/>
        </w:rPr>
        <w:t xml:space="preserve"> </w:t>
      </w:r>
    </w:p>
    <w:p w:rsidR="00BF2EAB" w:rsidRPr="00712B0B" w:rsidRDefault="00BF2EAB" w:rsidP="00712B0B">
      <w:pPr>
        <w:jc w:val="center"/>
        <w:rPr>
          <w:b/>
          <w:sz w:val="32"/>
        </w:rPr>
      </w:pPr>
      <w:r w:rsidRPr="00712B0B">
        <w:rPr>
          <w:b/>
          <w:sz w:val="32"/>
        </w:rPr>
        <w:t>Тамбовской области</w:t>
      </w:r>
    </w:p>
    <w:p w:rsidR="00BF2EAB" w:rsidRDefault="00BF2EAB" w:rsidP="00DC7F18">
      <w:pPr>
        <w:jc w:val="center"/>
        <w:rPr>
          <w:b/>
          <w:sz w:val="32"/>
        </w:rPr>
      </w:pPr>
    </w:p>
    <w:p w:rsidR="00BF2EAB" w:rsidRPr="00E1450F" w:rsidRDefault="00BF2EAB" w:rsidP="00DC7F18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E1450F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BF2EAB" w:rsidRDefault="00BF2EAB" w:rsidP="00DC7F18">
      <w:pPr>
        <w:jc w:val="center"/>
        <w:rPr>
          <w:b/>
          <w:sz w:val="48"/>
        </w:rPr>
      </w:pPr>
    </w:p>
    <w:p w:rsidR="00BF2EAB" w:rsidRDefault="00BF2EAB" w:rsidP="00712B0B">
      <w:pPr>
        <w:autoSpaceDE w:val="0"/>
        <w:jc w:val="center"/>
      </w:pPr>
      <w:r w:rsidRPr="00DC7F18">
        <w:rPr>
          <w:szCs w:val="28"/>
        </w:rPr>
        <w:t xml:space="preserve">« </w:t>
      </w:r>
      <w:r w:rsidRPr="00DC7F18">
        <w:rPr>
          <w:szCs w:val="28"/>
          <w:u w:val="single"/>
        </w:rPr>
        <w:t xml:space="preserve">20 </w:t>
      </w:r>
      <w:r w:rsidRPr="00DC7F18">
        <w:rPr>
          <w:szCs w:val="28"/>
        </w:rPr>
        <w:t xml:space="preserve">» </w:t>
      </w:r>
      <w:r w:rsidRPr="00DC7F18">
        <w:rPr>
          <w:szCs w:val="28"/>
          <w:u w:val="single"/>
        </w:rPr>
        <w:t>февраля</w:t>
      </w:r>
      <w:r>
        <w:rPr>
          <w:b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  <w:szCs w:val="28"/>
          </w:rPr>
          <w:t>2023 г</w:t>
        </w:r>
      </w:smartTag>
      <w:r>
        <w:rPr>
          <w:b/>
          <w:szCs w:val="28"/>
        </w:rPr>
        <w:t xml:space="preserve">.                         г. Кирсанов                              № </w:t>
      </w:r>
      <w:r w:rsidRPr="00C61473">
        <w:rPr>
          <w:szCs w:val="28"/>
          <w:u w:val="single"/>
        </w:rPr>
        <w:t>96</w:t>
      </w:r>
    </w:p>
    <w:p w:rsidR="00BF2EAB" w:rsidRDefault="00BF2EAB" w:rsidP="00712B0B">
      <w:pPr>
        <w:ind w:firstLine="709"/>
        <w:jc w:val="both"/>
      </w:pPr>
    </w:p>
    <w:p w:rsidR="00BF2EAB" w:rsidRDefault="00BF2EAB" w:rsidP="00712B0B">
      <w:pPr>
        <w:ind w:firstLine="709"/>
        <w:jc w:val="both"/>
        <w:rPr>
          <w:szCs w:val="28"/>
        </w:rPr>
      </w:pPr>
      <w:r>
        <w:rPr>
          <w:szCs w:val="28"/>
        </w:rPr>
        <w:t>О внесении изменений в постановление администрации города от 13.09.2017 № 928 «О комиссии по предупреждению и ликвидации чрезвычайных ситуаций  и обеспечению пожарной  безопасности  города Кирсанова»</w:t>
      </w:r>
    </w:p>
    <w:p w:rsidR="00BF2EAB" w:rsidRDefault="00BF2EAB" w:rsidP="00712B0B">
      <w:pPr>
        <w:ind w:firstLine="709"/>
        <w:jc w:val="both"/>
      </w:pPr>
    </w:p>
    <w:p w:rsidR="00BF2EAB" w:rsidRDefault="00BF2EAB" w:rsidP="00712B0B">
      <w:pPr>
        <w:ind w:firstLine="709"/>
        <w:jc w:val="both"/>
        <w:rPr>
          <w:szCs w:val="28"/>
        </w:rPr>
      </w:pPr>
      <w:r>
        <w:rPr>
          <w:szCs w:val="28"/>
        </w:rPr>
        <w:t xml:space="preserve">На основании Федерального Закона от 30.12.2021 № 459 - ФЗ «О внесении изменений в Федеральный Закон «О защите населения и территорий от чрезвычайных ситуаций природного и техногенного характера», в целях приведения нормативно-правовых актов администрации города в соответствии с действующим законодательством, администрация города </w:t>
      </w:r>
      <w:r w:rsidRPr="0035616D">
        <w:rPr>
          <w:szCs w:val="28"/>
        </w:rPr>
        <w:t>постановляет:</w:t>
      </w:r>
    </w:p>
    <w:p w:rsidR="00BF2EAB" w:rsidRDefault="00BF2EAB" w:rsidP="00712B0B">
      <w:pPr>
        <w:ind w:firstLine="709"/>
        <w:jc w:val="both"/>
        <w:rPr>
          <w:szCs w:val="28"/>
        </w:rPr>
      </w:pPr>
      <w:r>
        <w:rPr>
          <w:szCs w:val="28"/>
        </w:rPr>
        <w:t xml:space="preserve">1.Внести в постановление администрации города Кирсанова от </w:t>
      </w:r>
      <w:r w:rsidRPr="00B75D93">
        <w:rPr>
          <w:szCs w:val="28"/>
        </w:rPr>
        <w:t>13.09.2017 № 928 «О комиссии по предупреждению и ликвидации чрезвычайных си</w:t>
      </w:r>
      <w:r>
        <w:rPr>
          <w:szCs w:val="28"/>
        </w:rPr>
        <w:t xml:space="preserve">туаций  и обеспечению пожарной безопасности </w:t>
      </w:r>
      <w:r w:rsidRPr="00B75D93">
        <w:rPr>
          <w:szCs w:val="28"/>
        </w:rPr>
        <w:t>города Кирсанова»</w:t>
      </w:r>
      <w:r>
        <w:rPr>
          <w:szCs w:val="28"/>
        </w:rPr>
        <w:t xml:space="preserve"> следующие изменения:</w:t>
      </w:r>
    </w:p>
    <w:p w:rsidR="00BF2EAB" w:rsidRDefault="00BF2EAB" w:rsidP="00712B0B">
      <w:pPr>
        <w:ind w:firstLine="709"/>
        <w:jc w:val="both"/>
        <w:rPr>
          <w:szCs w:val="28"/>
        </w:rPr>
      </w:pPr>
      <w:r>
        <w:rPr>
          <w:szCs w:val="28"/>
        </w:rPr>
        <w:t>1.1.В приложении №2 «</w:t>
      </w:r>
      <w:r w:rsidRPr="00B75D93">
        <w:rPr>
          <w:szCs w:val="28"/>
        </w:rPr>
        <w:t>Положение о комиссии по предупреждению и ликвидации чрезвычайных ситуаций и обеспечению пожарной безопасности города Кирсанова»</w:t>
      </w:r>
      <w:r>
        <w:rPr>
          <w:szCs w:val="28"/>
        </w:rPr>
        <w:t xml:space="preserve"> раздел 4 «Права комиссии» дополнить пунктом 4.1.7 следующего содержания:</w:t>
      </w:r>
    </w:p>
    <w:p w:rsidR="00BF2EAB" w:rsidRPr="00AA4112" w:rsidRDefault="00BF2EAB" w:rsidP="00712B0B">
      <w:pPr>
        <w:ind w:firstLine="709"/>
        <w:jc w:val="both"/>
        <w:rPr>
          <w:szCs w:val="28"/>
        </w:rPr>
      </w:pPr>
      <w:r w:rsidRPr="00AA4112">
        <w:rPr>
          <w:color w:val="000000"/>
          <w:szCs w:val="28"/>
          <w:shd w:val="clear" w:color="auto" w:fill="FFFFFF"/>
        </w:rPr>
        <w:t>«4.</w:t>
      </w:r>
      <w:r>
        <w:rPr>
          <w:color w:val="000000"/>
          <w:szCs w:val="28"/>
          <w:shd w:val="clear" w:color="auto" w:fill="FFFFFF"/>
        </w:rPr>
        <w:t>1.7 Комиссия</w:t>
      </w:r>
      <w:r w:rsidRPr="00AA4112">
        <w:rPr>
          <w:color w:val="000000"/>
          <w:szCs w:val="28"/>
          <w:shd w:val="clear" w:color="auto" w:fill="FFFFFF"/>
        </w:rPr>
        <w:t xml:space="preserve"> по предупреждению и ликвидации чрезвычайных ситуаций и обеспечению пожарной безопасн</w:t>
      </w:r>
      <w:r>
        <w:rPr>
          <w:color w:val="000000"/>
          <w:szCs w:val="28"/>
          <w:shd w:val="clear" w:color="auto" w:fill="FFFFFF"/>
        </w:rPr>
        <w:t>ости  принимает решение</w:t>
      </w:r>
      <w:r w:rsidRPr="00AA4112">
        <w:rPr>
          <w:color w:val="000000"/>
          <w:szCs w:val="28"/>
          <w:shd w:val="clear" w:color="auto" w:fill="FFFFFF"/>
        </w:rPr>
        <w:t xml:space="preserve"> о проведении эвакуационных мероприятий при угрозе возникновения или возникновении чрезвыча</w:t>
      </w:r>
      <w:r>
        <w:rPr>
          <w:color w:val="000000"/>
          <w:szCs w:val="28"/>
          <w:shd w:val="clear" w:color="auto" w:fill="FFFFFF"/>
        </w:rPr>
        <w:t>йных ситуаций  муниципального характера</w:t>
      </w:r>
      <w:r w:rsidRPr="00AA4112">
        <w:rPr>
          <w:color w:val="000000"/>
          <w:szCs w:val="28"/>
          <w:shd w:val="clear" w:color="auto" w:fill="FFFFFF"/>
        </w:rPr>
        <w:t>»</w:t>
      </w:r>
    </w:p>
    <w:p w:rsidR="00BF2EAB" w:rsidRPr="00FB277D" w:rsidRDefault="00BF2EAB" w:rsidP="00712B0B">
      <w:pPr>
        <w:ind w:firstLine="709"/>
        <w:jc w:val="both"/>
        <w:rPr>
          <w:szCs w:val="28"/>
        </w:rPr>
      </w:pPr>
      <w:r>
        <w:rPr>
          <w:color w:val="000000"/>
          <w:spacing w:val="-1"/>
          <w:szCs w:val="28"/>
        </w:rPr>
        <w:t>2</w:t>
      </w:r>
      <w:r w:rsidRPr="00FB277D">
        <w:rPr>
          <w:color w:val="000000"/>
          <w:spacing w:val="-1"/>
          <w:szCs w:val="28"/>
        </w:rPr>
        <w:t>.</w:t>
      </w:r>
      <w:r w:rsidRPr="00FB277D">
        <w:rPr>
          <w:szCs w:val="28"/>
        </w:rPr>
        <w:t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BF2EAB" w:rsidRDefault="00BF2EAB" w:rsidP="00712B0B">
      <w:pPr>
        <w:ind w:firstLine="709"/>
        <w:jc w:val="both"/>
        <w:rPr>
          <w:color w:val="000000"/>
          <w:spacing w:val="-5"/>
          <w:szCs w:val="28"/>
        </w:rPr>
      </w:pPr>
      <w:r>
        <w:rPr>
          <w:szCs w:val="28"/>
        </w:rPr>
        <w:t>3</w:t>
      </w:r>
      <w:r w:rsidRPr="00FB277D">
        <w:rPr>
          <w:szCs w:val="28"/>
        </w:rPr>
        <w:t>.</w:t>
      </w:r>
      <w:r w:rsidRPr="00FB277D">
        <w:rPr>
          <w:color w:val="000000"/>
          <w:spacing w:val="-4"/>
          <w:szCs w:val="28"/>
        </w:rPr>
        <w:t>Контроль за исполнением настоящего постановления возложить на</w:t>
      </w:r>
      <w:r>
        <w:rPr>
          <w:color w:val="000000"/>
          <w:spacing w:val="-4"/>
          <w:szCs w:val="28"/>
        </w:rPr>
        <w:t> </w:t>
      </w:r>
      <w:r w:rsidRPr="00FB277D">
        <w:rPr>
          <w:color w:val="000000"/>
          <w:spacing w:val="-5"/>
          <w:szCs w:val="28"/>
        </w:rPr>
        <w:t xml:space="preserve">заместителя </w:t>
      </w:r>
      <w:r>
        <w:rPr>
          <w:color w:val="000000"/>
          <w:spacing w:val="-5"/>
          <w:szCs w:val="28"/>
        </w:rPr>
        <w:t xml:space="preserve">главы </w:t>
      </w:r>
      <w:r w:rsidRPr="00FB277D">
        <w:rPr>
          <w:color w:val="000000"/>
          <w:spacing w:val="-5"/>
          <w:szCs w:val="28"/>
        </w:rPr>
        <w:t>администрации города Н.А.Евсюткину</w:t>
      </w:r>
    </w:p>
    <w:p w:rsidR="00BF2EAB" w:rsidRDefault="00BF2EAB" w:rsidP="00712B0B">
      <w:pPr>
        <w:ind w:firstLine="709"/>
        <w:jc w:val="both"/>
        <w:rPr>
          <w:color w:val="000000"/>
          <w:spacing w:val="-5"/>
          <w:szCs w:val="28"/>
        </w:rPr>
      </w:pPr>
    </w:p>
    <w:p w:rsidR="00BF2EAB" w:rsidRPr="00AA4112" w:rsidRDefault="00BF2EAB" w:rsidP="00712B0B">
      <w:pPr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>Гл</w:t>
      </w:r>
      <w:r w:rsidRPr="0000250C">
        <w:rPr>
          <w:szCs w:val="28"/>
        </w:rPr>
        <w:t xml:space="preserve">ава города                                                       </w:t>
      </w:r>
      <w:r>
        <w:rPr>
          <w:szCs w:val="28"/>
        </w:rPr>
        <w:t xml:space="preserve">                    </w:t>
      </w:r>
      <w:r w:rsidRPr="0000250C">
        <w:rPr>
          <w:szCs w:val="28"/>
        </w:rPr>
        <w:t>С.А.Павлов</w:t>
      </w:r>
    </w:p>
    <w:sectPr w:rsidR="00BF2EAB" w:rsidRPr="00AA4112" w:rsidSect="00087DA4">
      <w:pgSz w:w="11906" w:h="16838"/>
      <w:pgMar w:top="1134" w:right="850" w:bottom="1134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E50D1"/>
    <w:multiLevelType w:val="hybridMultilevel"/>
    <w:tmpl w:val="2800E660"/>
    <w:lvl w:ilvl="0" w:tplc="F98C0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C50"/>
    <w:rsid w:val="0000250C"/>
    <w:rsid w:val="00012CE0"/>
    <w:rsid w:val="00022BF9"/>
    <w:rsid w:val="000378C3"/>
    <w:rsid w:val="000422B4"/>
    <w:rsid w:val="00047D93"/>
    <w:rsid w:val="00064CB5"/>
    <w:rsid w:val="00087DA4"/>
    <w:rsid w:val="000A1300"/>
    <w:rsid w:val="000A167F"/>
    <w:rsid w:val="000C2873"/>
    <w:rsid w:val="000F58F7"/>
    <w:rsid w:val="00106E0E"/>
    <w:rsid w:val="00107EC3"/>
    <w:rsid w:val="00133A0D"/>
    <w:rsid w:val="00134A3D"/>
    <w:rsid w:val="00153890"/>
    <w:rsid w:val="00157CC8"/>
    <w:rsid w:val="001641C3"/>
    <w:rsid w:val="00166AFF"/>
    <w:rsid w:val="00181DA4"/>
    <w:rsid w:val="00185099"/>
    <w:rsid w:val="001E09DB"/>
    <w:rsid w:val="002005C2"/>
    <w:rsid w:val="00210463"/>
    <w:rsid w:val="00222AF9"/>
    <w:rsid w:val="00246592"/>
    <w:rsid w:val="00251CE1"/>
    <w:rsid w:val="002729B2"/>
    <w:rsid w:val="0027320A"/>
    <w:rsid w:val="002773BB"/>
    <w:rsid w:val="002A7B9A"/>
    <w:rsid w:val="002C1F03"/>
    <w:rsid w:val="002D4E33"/>
    <w:rsid w:val="002E0962"/>
    <w:rsid w:val="00320003"/>
    <w:rsid w:val="00323FF5"/>
    <w:rsid w:val="00346CA8"/>
    <w:rsid w:val="003531B5"/>
    <w:rsid w:val="0035616D"/>
    <w:rsid w:val="00360B01"/>
    <w:rsid w:val="0039269D"/>
    <w:rsid w:val="00394243"/>
    <w:rsid w:val="00395319"/>
    <w:rsid w:val="003A2047"/>
    <w:rsid w:val="003A4B03"/>
    <w:rsid w:val="003A6BBB"/>
    <w:rsid w:val="003B77E4"/>
    <w:rsid w:val="003C3F01"/>
    <w:rsid w:val="003F0923"/>
    <w:rsid w:val="003F0D8F"/>
    <w:rsid w:val="003F6519"/>
    <w:rsid w:val="00420960"/>
    <w:rsid w:val="00422F08"/>
    <w:rsid w:val="0042519E"/>
    <w:rsid w:val="0043264F"/>
    <w:rsid w:val="00457F3B"/>
    <w:rsid w:val="004940EC"/>
    <w:rsid w:val="004B2D9F"/>
    <w:rsid w:val="004C069A"/>
    <w:rsid w:val="004C1350"/>
    <w:rsid w:val="004E7258"/>
    <w:rsid w:val="004E7AD2"/>
    <w:rsid w:val="00511F96"/>
    <w:rsid w:val="00515275"/>
    <w:rsid w:val="00517883"/>
    <w:rsid w:val="00552558"/>
    <w:rsid w:val="0056110D"/>
    <w:rsid w:val="00564F1D"/>
    <w:rsid w:val="005870C3"/>
    <w:rsid w:val="005A3FF7"/>
    <w:rsid w:val="005D0D52"/>
    <w:rsid w:val="00610533"/>
    <w:rsid w:val="00635059"/>
    <w:rsid w:val="006352D8"/>
    <w:rsid w:val="006701E7"/>
    <w:rsid w:val="00672E95"/>
    <w:rsid w:val="00673E55"/>
    <w:rsid w:val="00676C32"/>
    <w:rsid w:val="00681912"/>
    <w:rsid w:val="006A4C67"/>
    <w:rsid w:val="006B0666"/>
    <w:rsid w:val="006B7EBA"/>
    <w:rsid w:val="006D2ED8"/>
    <w:rsid w:val="006D2F07"/>
    <w:rsid w:val="006F68FB"/>
    <w:rsid w:val="00701B44"/>
    <w:rsid w:val="00704D98"/>
    <w:rsid w:val="00710618"/>
    <w:rsid w:val="00712B0B"/>
    <w:rsid w:val="00725022"/>
    <w:rsid w:val="007254BB"/>
    <w:rsid w:val="00753F60"/>
    <w:rsid w:val="007564E9"/>
    <w:rsid w:val="00786B0E"/>
    <w:rsid w:val="007959C6"/>
    <w:rsid w:val="007B601B"/>
    <w:rsid w:val="007D78CC"/>
    <w:rsid w:val="00802606"/>
    <w:rsid w:val="0081469A"/>
    <w:rsid w:val="00816C76"/>
    <w:rsid w:val="00825616"/>
    <w:rsid w:val="00834659"/>
    <w:rsid w:val="0083773C"/>
    <w:rsid w:val="0085035F"/>
    <w:rsid w:val="00882175"/>
    <w:rsid w:val="00882274"/>
    <w:rsid w:val="008974BF"/>
    <w:rsid w:val="008B162E"/>
    <w:rsid w:val="00901B4C"/>
    <w:rsid w:val="00923D35"/>
    <w:rsid w:val="00930C48"/>
    <w:rsid w:val="00941687"/>
    <w:rsid w:val="00981E7A"/>
    <w:rsid w:val="009A378B"/>
    <w:rsid w:val="009C157F"/>
    <w:rsid w:val="00A12C7A"/>
    <w:rsid w:val="00A37868"/>
    <w:rsid w:val="00A56815"/>
    <w:rsid w:val="00A95F61"/>
    <w:rsid w:val="00AA4112"/>
    <w:rsid w:val="00AC69A1"/>
    <w:rsid w:val="00AD135B"/>
    <w:rsid w:val="00B02EF8"/>
    <w:rsid w:val="00B2285B"/>
    <w:rsid w:val="00B311F5"/>
    <w:rsid w:val="00B32923"/>
    <w:rsid w:val="00B420B6"/>
    <w:rsid w:val="00B64325"/>
    <w:rsid w:val="00B66D66"/>
    <w:rsid w:val="00B678B4"/>
    <w:rsid w:val="00B7532C"/>
    <w:rsid w:val="00B75D93"/>
    <w:rsid w:val="00B824A0"/>
    <w:rsid w:val="00B94F39"/>
    <w:rsid w:val="00B9504C"/>
    <w:rsid w:val="00BA777F"/>
    <w:rsid w:val="00BC0EAE"/>
    <w:rsid w:val="00BC4B1D"/>
    <w:rsid w:val="00BD20AF"/>
    <w:rsid w:val="00BF054E"/>
    <w:rsid w:val="00BF1CDC"/>
    <w:rsid w:val="00BF2EAB"/>
    <w:rsid w:val="00C01007"/>
    <w:rsid w:val="00C07C70"/>
    <w:rsid w:val="00C32599"/>
    <w:rsid w:val="00C34D0C"/>
    <w:rsid w:val="00C3563D"/>
    <w:rsid w:val="00C61473"/>
    <w:rsid w:val="00CB14CA"/>
    <w:rsid w:val="00CD49EF"/>
    <w:rsid w:val="00CF6D9B"/>
    <w:rsid w:val="00D14403"/>
    <w:rsid w:val="00D43F2E"/>
    <w:rsid w:val="00D44DDD"/>
    <w:rsid w:val="00D769A3"/>
    <w:rsid w:val="00D77ADE"/>
    <w:rsid w:val="00D86C50"/>
    <w:rsid w:val="00D87E3B"/>
    <w:rsid w:val="00D9772C"/>
    <w:rsid w:val="00DC7F18"/>
    <w:rsid w:val="00DD2B48"/>
    <w:rsid w:val="00DE0253"/>
    <w:rsid w:val="00DE292A"/>
    <w:rsid w:val="00DE7D4F"/>
    <w:rsid w:val="00E1450F"/>
    <w:rsid w:val="00E32950"/>
    <w:rsid w:val="00E579B9"/>
    <w:rsid w:val="00E61063"/>
    <w:rsid w:val="00E649F5"/>
    <w:rsid w:val="00E8517F"/>
    <w:rsid w:val="00E908AD"/>
    <w:rsid w:val="00E91153"/>
    <w:rsid w:val="00E95975"/>
    <w:rsid w:val="00EC669E"/>
    <w:rsid w:val="00ED663C"/>
    <w:rsid w:val="00EE73D1"/>
    <w:rsid w:val="00F030A1"/>
    <w:rsid w:val="00F04614"/>
    <w:rsid w:val="00F06EE5"/>
    <w:rsid w:val="00F3075A"/>
    <w:rsid w:val="00F40F01"/>
    <w:rsid w:val="00F64964"/>
    <w:rsid w:val="00F675AD"/>
    <w:rsid w:val="00F82677"/>
    <w:rsid w:val="00F930AF"/>
    <w:rsid w:val="00F93AD3"/>
    <w:rsid w:val="00F96B42"/>
    <w:rsid w:val="00FB277D"/>
    <w:rsid w:val="00FB328E"/>
    <w:rsid w:val="00FE1D3D"/>
    <w:rsid w:val="00FE3492"/>
    <w:rsid w:val="00FE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08"/>
    <w:rPr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24A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3563D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824A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3F01"/>
    <w:rPr>
      <w:rFonts w:ascii="Cambria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6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561</TotalTime>
  <Pages>1</Pages>
  <Words>264</Words>
  <Characters>1510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ПЕКА</dc:creator>
  <cp:keywords/>
  <dc:description/>
  <cp:lastModifiedBy>comp5</cp:lastModifiedBy>
  <cp:revision>64</cp:revision>
  <cp:lastPrinted>2023-02-22T07:59:00Z</cp:lastPrinted>
  <dcterms:created xsi:type="dcterms:W3CDTF">2017-05-05T12:10:00Z</dcterms:created>
  <dcterms:modified xsi:type="dcterms:W3CDTF">2023-02-27T13:32:00Z</dcterms:modified>
</cp:coreProperties>
</file>